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508BE" w14:textId="77777777" w:rsidR="005C763D" w:rsidRDefault="005C763D" w:rsidP="005C76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STANES</w:t>
      </w:r>
      <w:r>
        <w:rPr>
          <w:rFonts w:cs="Times New Roman"/>
          <w:szCs w:val="24"/>
        </w:rPr>
        <w:t xml:space="preserve">       (fl.1453)</w:t>
      </w:r>
    </w:p>
    <w:p w14:paraId="5A7D4F2B" w14:textId="77777777" w:rsidR="005C763D" w:rsidRDefault="005C763D" w:rsidP="005C76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Dyer.</w:t>
      </w:r>
    </w:p>
    <w:p w14:paraId="1452FF10" w14:textId="77777777" w:rsidR="005C763D" w:rsidRDefault="005C763D" w:rsidP="005C763D">
      <w:pPr>
        <w:pStyle w:val="NoSpacing"/>
        <w:rPr>
          <w:rFonts w:cs="Times New Roman"/>
          <w:szCs w:val="24"/>
        </w:rPr>
      </w:pPr>
    </w:p>
    <w:p w14:paraId="4F0FC581" w14:textId="77777777" w:rsidR="005C763D" w:rsidRDefault="005C763D" w:rsidP="005C763D">
      <w:pPr>
        <w:pStyle w:val="NoSpacing"/>
        <w:rPr>
          <w:rFonts w:cs="Times New Roman"/>
          <w:szCs w:val="24"/>
        </w:rPr>
      </w:pPr>
    </w:p>
    <w:p w14:paraId="68831C7D" w14:textId="77777777" w:rsidR="002100EF" w:rsidRDefault="002100EF" w:rsidP="002100E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1448</w:t>
      </w:r>
      <w:r>
        <w:rPr>
          <w:rFonts w:cs="Times New Roman"/>
          <w:szCs w:val="24"/>
        </w:rPr>
        <w:tab/>
        <w:t>He made a plaint of debt against John Kyrkeby of Ripon, dyer(q.v.), and</w:t>
      </w:r>
    </w:p>
    <w:p w14:paraId="08E8E30C" w14:textId="77777777" w:rsidR="002100EF" w:rsidRDefault="002100EF" w:rsidP="002100E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John Warde of York, bowyer(q.v.).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p w14:paraId="483EC05D" w14:textId="2A667B2A" w:rsidR="002100EF" w:rsidRDefault="002100EF" w:rsidP="005C76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4826E0">
          <w:rPr>
            <w:rStyle w:val="Hyperlink"/>
            <w:rFonts w:cs="Times New Roman"/>
            <w:szCs w:val="24"/>
          </w:rPr>
          <w:t>https://waalt.uh.edu/index.php/CP40/748</w:t>
        </w:r>
      </w:hyperlink>
      <w:r>
        <w:rPr>
          <w:rFonts w:cs="Times New Roman"/>
          <w:szCs w:val="24"/>
        </w:rPr>
        <w:t xml:space="preserve"> )</w:t>
      </w:r>
    </w:p>
    <w:p w14:paraId="2B18C4A6" w14:textId="77777777" w:rsidR="005C763D" w:rsidRDefault="005C763D" w:rsidP="005C76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1453</w:t>
      </w:r>
      <w:r>
        <w:rPr>
          <w:rFonts w:cs="Times New Roman"/>
          <w:szCs w:val="24"/>
        </w:rPr>
        <w:tab/>
        <w:t>He made a plaint of debt against Henry Suthake of Scarborough(q.v.) and</w:t>
      </w:r>
    </w:p>
    <w:p w14:paraId="703CE586" w14:textId="77777777" w:rsidR="005C763D" w:rsidRDefault="005C763D" w:rsidP="005C76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four others.</w:t>
      </w:r>
    </w:p>
    <w:p w14:paraId="6B3E41FC" w14:textId="77777777" w:rsidR="005C763D" w:rsidRDefault="005C763D" w:rsidP="005C76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7" w:history="1">
        <w:r w:rsidRPr="00DA3F6E">
          <w:rPr>
            <w:rStyle w:val="Hyperlink"/>
            <w:rFonts w:cs="Times New Roman"/>
            <w:szCs w:val="24"/>
          </w:rPr>
          <w:t>https://waalt.uh.edu/index.php/CP40/768</w:t>
        </w:r>
      </w:hyperlink>
      <w:r>
        <w:rPr>
          <w:rFonts w:cs="Times New Roman"/>
          <w:szCs w:val="24"/>
        </w:rPr>
        <w:t xml:space="preserve"> )</w:t>
      </w:r>
    </w:p>
    <w:p w14:paraId="4E764793" w14:textId="77777777" w:rsidR="005C763D" w:rsidRDefault="005C763D" w:rsidP="005C763D">
      <w:pPr>
        <w:pStyle w:val="NoSpacing"/>
        <w:rPr>
          <w:rFonts w:cs="Times New Roman"/>
          <w:szCs w:val="24"/>
        </w:rPr>
      </w:pPr>
    </w:p>
    <w:p w14:paraId="2AA4A2F4" w14:textId="77777777" w:rsidR="005C763D" w:rsidRDefault="005C763D" w:rsidP="005C763D">
      <w:pPr>
        <w:pStyle w:val="NoSpacing"/>
        <w:rPr>
          <w:rFonts w:cs="Times New Roman"/>
          <w:szCs w:val="24"/>
        </w:rPr>
      </w:pPr>
    </w:p>
    <w:p w14:paraId="090C283C" w14:textId="77777777" w:rsidR="005C763D" w:rsidRDefault="005C763D" w:rsidP="005C76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April 2023</w:t>
      </w:r>
    </w:p>
    <w:p w14:paraId="7F3BE699" w14:textId="33CCAB0C" w:rsidR="002100EF" w:rsidRDefault="002100EF" w:rsidP="005C76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July 2025</w:t>
      </w:r>
    </w:p>
    <w:p w14:paraId="44750F5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E6E56" w14:textId="77777777" w:rsidR="005C763D" w:rsidRDefault="005C763D" w:rsidP="009139A6">
      <w:r>
        <w:separator/>
      </w:r>
    </w:p>
  </w:endnote>
  <w:endnote w:type="continuationSeparator" w:id="0">
    <w:p w14:paraId="20C11433" w14:textId="77777777" w:rsidR="005C763D" w:rsidRDefault="005C76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5A8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8974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689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B8A66" w14:textId="77777777" w:rsidR="005C763D" w:rsidRDefault="005C763D" w:rsidP="009139A6">
      <w:r>
        <w:separator/>
      </w:r>
    </w:p>
  </w:footnote>
  <w:footnote w:type="continuationSeparator" w:id="0">
    <w:p w14:paraId="3B9AA102" w14:textId="77777777" w:rsidR="005C763D" w:rsidRDefault="005C76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187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A3D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903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63D"/>
    <w:rsid w:val="000666E0"/>
    <w:rsid w:val="000905E1"/>
    <w:rsid w:val="002100EF"/>
    <w:rsid w:val="002510B7"/>
    <w:rsid w:val="005C130B"/>
    <w:rsid w:val="005C763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0B0D5"/>
  <w15:chartTrackingRefBased/>
  <w15:docId w15:val="{FF027156-8F2E-44A4-8B9A-9CCAC966E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C76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768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2023-04-09T07:04:00Z</dcterms:created>
  <dcterms:modified xsi:type="dcterms:W3CDTF">2025-07-08T09:19:00Z</dcterms:modified>
</cp:coreProperties>
</file>